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02DACACF" w14:textId="77777777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23F17C9C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564790BF" wp14:editId="1288C3AF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462E8A" w14:textId="77777777" w:rsidR="00FE6915" w:rsidRPr="005F0AEE" w:rsidRDefault="00FE6915" w:rsidP="00FE6915"/>
          <w:p w14:paraId="59740AA5" w14:textId="77777777"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14:paraId="53C943B8" w14:textId="77777777" w:rsidR="00FE6915" w:rsidRPr="005F0AEE" w:rsidRDefault="00FE6915" w:rsidP="00FE6915"/>
          <w:p w14:paraId="6B37CA46" w14:textId="77777777"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14:paraId="5657D6DD" w14:textId="77777777" w:rsidR="00FE6915" w:rsidRPr="005F0AEE" w:rsidRDefault="00FE6915" w:rsidP="00FE6915"/>
        </w:tc>
      </w:tr>
    </w:tbl>
    <w:p w14:paraId="1EA3179B" w14:textId="77777777" w:rsidR="006E6D4A" w:rsidRDefault="006E6D4A" w:rsidP="00FE6915"/>
    <w:p w14:paraId="71CD55D2" w14:textId="4CD36115" w:rsidR="00FE6915" w:rsidRDefault="00666F0C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5C0FF603257340CDA8AFDD125BFC56EB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A85F23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D25382">
        <w:rPr>
          <w:b/>
          <w:bCs/>
          <w:sz w:val="24"/>
          <w:szCs w:val="24"/>
        </w:rPr>
        <w:t xml:space="preserve"> </w:t>
      </w:r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5C0FF603257340CDA8AFDD125BFC56EB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D25382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6D625930" w14:textId="77777777"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15734D0E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71048909" w14:textId="77777777" w:rsidR="00FE6915" w:rsidRPr="005F0AEE" w:rsidRDefault="00FE6915" w:rsidP="00432416">
            <w:pPr>
              <w:spacing w:after="0"/>
              <w:ind w:left="108" w:right="100"/>
              <w:jc w:val="center"/>
              <w:rPr>
                <w:sz w:val="40"/>
                <w:szCs w:val="40"/>
              </w:rPr>
            </w:pPr>
          </w:p>
          <w:p w14:paraId="560A0F2F" w14:textId="77777777" w:rsidR="00FE6915" w:rsidRPr="005F0AEE" w:rsidRDefault="00FE6915" w:rsidP="00432416">
            <w:pPr>
              <w:spacing w:after="0"/>
              <w:ind w:left="108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5AF57416" w14:textId="77777777" w:rsidR="00FE6915" w:rsidRPr="005F0AEE" w:rsidRDefault="00FE6915" w:rsidP="00432416">
            <w:pPr>
              <w:spacing w:after="0"/>
              <w:ind w:left="108" w:right="100"/>
              <w:jc w:val="center"/>
              <w:rPr>
                <w:sz w:val="24"/>
                <w:szCs w:val="24"/>
              </w:rPr>
            </w:pPr>
          </w:p>
        </w:tc>
      </w:tr>
      <w:tr w:rsidR="00FE6915" w:rsidRPr="005F0AEE" w14:paraId="2335B297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035FDC7E" w14:textId="77777777" w:rsidR="00FE6915" w:rsidRPr="005F0AEE" w:rsidRDefault="00FE6915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 w:rsidRPr="005F0AEE">
              <w:rPr>
                <w:sz w:val="18"/>
                <w:szCs w:val="18"/>
              </w:rPr>
              <w:t>MARCHE N°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9A8F6A" w14:textId="3E6C7C68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77C8D7B" w14:textId="172CA472" w:rsidR="00FE6915" w:rsidRPr="005F0AEE" w:rsidRDefault="00FE6915" w:rsidP="009B756F">
            <w:pPr>
              <w:spacing w:before="60" w:after="60"/>
              <w:ind w:left="126" w:right="76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04C7576" w14:textId="7549D100" w:rsidR="00FE6915" w:rsidRPr="005F0AEE" w:rsidRDefault="00FE6915" w:rsidP="009B756F">
            <w:pPr>
              <w:spacing w:before="60" w:after="60"/>
              <w:ind w:left="126" w:right="76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042F82C" w14:textId="468D819C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43794B0" w14:textId="1989B3E4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3500292" w14:textId="0F265C84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F7F84B0" w14:textId="28A54FC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A123220" w14:textId="5B05684E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719B577" w14:textId="0F2146E9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05366C7" w14:textId="4B4E7CB5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A9AC43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E678A9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3BA2C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BE1B9A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D9B854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5486D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FC62A6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05620D1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5E111B54" w14:textId="77777777" w:rsidR="00FE6915" w:rsidRDefault="00FE6915" w:rsidP="00FE6915"/>
    <w:p w14:paraId="51524280" w14:textId="77777777"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34CDB8E5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BCE124C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A0D9BC" w14:textId="77777777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0D6C3F40126540A4830BFF2D4A1B67DC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D25382">
                  <w:t>Pouvoir adjudicateur collectivité territoriale - Ville de Paris</w:t>
                </w:r>
              </w:sdtContent>
            </w:sdt>
          </w:p>
        </w:tc>
      </w:tr>
      <w:tr w:rsidR="00FE6915" w:rsidRPr="005F0AEE" w14:paraId="1003AE9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33AFA7D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8A86A53" w14:textId="77777777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1B1DD827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84ED3A3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31A182B" w14:textId="3B5A303E" w:rsidR="00FE6915" w:rsidRPr="005F0AEE" w:rsidRDefault="00666F0C" w:rsidP="001D3150">
            <w:pPr>
              <w:ind w:left="0"/>
              <w:jc w:val="left"/>
              <w:rPr>
                <w:sz w:val="24"/>
                <w:szCs w:val="24"/>
              </w:rPr>
            </w:pPr>
            <w:sdt>
              <w:sdtPr>
                <w:id w:val="-1734384952"/>
                <w:placeholder>
                  <w:docPart w:val="49B0D2CFC19746A88D6D90BFF2E4E42F"/>
                </w:placeholder>
              </w:sdtPr>
              <w:sdtEndPr/>
              <w:sdtContent>
                <w:r w:rsidR="00D25382">
                  <w:rPr>
                    <w:rStyle w:val="Textedelespacerserv"/>
                  </w:rPr>
                  <w:t xml:space="preserve"> </w:t>
                </w:r>
              </w:sdtContent>
            </w:sdt>
            <w:r w:rsidR="00D25382">
              <w:t>Maintenance préventive et co</w:t>
            </w:r>
            <w:r w:rsidR="001D3150">
              <w:t>rrec</w:t>
            </w:r>
            <w:r w:rsidR="00D25382">
              <w:t>tive des équipements de lutte contre l’incendie</w:t>
            </w:r>
            <w:r w:rsidR="0063709B">
              <w:t xml:space="preserve"> (ELI)</w:t>
            </w:r>
            <w:r w:rsidR="00D25382">
              <w:t xml:space="preserve"> des bâtiments de la Préfecture de police</w:t>
            </w:r>
            <w:r w:rsidR="00A85F23">
              <w:t xml:space="preserve"> </w:t>
            </w:r>
            <w:r w:rsidR="00A85F23">
              <w:t>(</w:t>
            </w:r>
            <w:r w:rsidR="00A85F23" w:rsidRPr="00A85F23">
              <w:t>Zones : 75 ( Paris ), (93) Seine-Saint-Denis et (77) Seine-et-Marne</w:t>
            </w:r>
            <w:r w:rsidR="00A85F23">
              <w:t>)</w:t>
            </w:r>
          </w:p>
        </w:tc>
      </w:tr>
      <w:tr w:rsidR="00FE6915" w:rsidRPr="005F0AEE" w14:paraId="43DEE001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62FA224A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10264B9" w14:textId="4A0DD67A" w:rsidR="00E12AEE" w:rsidRPr="005F0AEE" w:rsidRDefault="00666F0C" w:rsidP="00265DB6">
            <w:sdt>
              <w:sdtPr>
                <w:id w:val="-154155677"/>
                <w:placeholder>
                  <w:docPart w:val="0D6C3F40126540A4830BFF2D4A1B67DC"/>
                </w:placeholder>
                <w:comboBox>
                  <w:listItem w:value="Choisissez un élément."/>
    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    </w:comboBox>
              </w:sdtPr>
              <w:sdtEndPr/>
              <w:sdtContent>
                <w:r w:rsidR="00A85F23">
                  <w:t xml:space="preserve">Marché passé en procédure adaptée conformément à l'article R.2123-1 du Code de la commande publique. </w:t>
                </w:r>
              </w:sdtContent>
            </w:sdt>
          </w:p>
        </w:tc>
      </w:tr>
    </w:tbl>
    <w:p w14:paraId="58445530" w14:textId="77777777" w:rsidR="00FE6915" w:rsidRDefault="00FE6915" w:rsidP="00FE6915"/>
    <w:p w14:paraId="5084EF93" w14:textId="77777777" w:rsidR="00432416" w:rsidRDefault="00432416" w:rsidP="00FE6915"/>
    <w:p w14:paraId="16E7ABC7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AFEEA1A" w14:textId="77777777" w:rsidR="00B422DA" w:rsidRPr="00434487" w:rsidRDefault="00E12AEE" w:rsidP="00B422DA">
      <w:pPr>
        <w:pStyle w:val="Paragraphedeliste"/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  <w:r w:rsidR="00B422DA" w:rsidRPr="00434487">
        <w:rPr>
          <w:rFonts w:ascii="Arial" w:hAnsi="Arial" w:cs="Arial"/>
          <w:color w:val="000000"/>
          <w:sz w:val="20"/>
          <w:szCs w:val="20"/>
        </w:rPr>
        <w:t>budget Etat de la Préfecture de Police exercice 2021 et suivants, programmes 176, 303 et 363</w:t>
      </w:r>
    </w:p>
    <w:p w14:paraId="650019E8" w14:textId="1987D4E4" w:rsidR="00E12AEE" w:rsidRDefault="00E12AEE" w:rsidP="00B422DA">
      <w:r>
        <w:br w:type="page"/>
      </w:r>
    </w:p>
    <w:p w14:paraId="4FEEC9E6" w14:textId="77777777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F330D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6C4569F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53BD1FB" w14:textId="77777777" w:rsidR="00E12AEE" w:rsidRPr="00E12AEE" w:rsidRDefault="00E12AEE" w:rsidP="00E12AEE"/>
        </w:tc>
      </w:tr>
      <w:tr w:rsidR="00E12AEE" w:rsidRPr="00E12AEE" w14:paraId="576AE53A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6A5C42F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0640043" w14:textId="77777777" w:rsidR="00E12AEE" w:rsidRPr="00E12AEE" w:rsidRDefault="00E12AEE" w:rsidP="00E12AEE"/>
        </w:tc>
      </w:tr>
      <w:tr w:rsidR="00E12AEE" w:rsidRPr="00E12AEE" w14:paraId="759E035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AE8C893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F637577" w14:textId="77777777" w:rsidR="00E12AEE" w:rsidRPr="00E12AEE" w:rsidRDefault="00E12AEE" w:rsidP="00E12AEE"/>
        </w:tc>
      </w:tr>
      <w:tr w:rsidR="00E12AEE" w:rsidRPr="00E12AEE" w14:paraId="7DB412C4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F2E16B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5BEA45C" w14:textId="77777777" w:rsidR="00E12AEE" w:rsidRPr="00E12AEE" w:rsidRDefault="00E12AEE" w:rsidP="00E12AEE"/>
        </w:tc>
      </w:tr>
      <w:tr w:rsidR="00E12AEE" w:rsidRPr="00E12AEE" w14:paraId="7FEDF508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040F5FF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729F6CD" w14:textId="77777777" w:rsidR="00E12AEE" w:rsidRPr="00E12AEE" w:rsidRDefault="00E12AEE" w:rsidP="00E12AEE"/>
        </w:tc>
      </w:tr>
      <w:tr w:rsidR="00E12AEE" w:rsidRPr="00E12AEE" w14:paraId="101B74D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6DE24F9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3D420A" w14:textId="77777777" w:rsidR="00E12AEE" w:rsidRPr="00E12AEE" w:rsidRDefault="00E12AEE" w:rsidP="00E12AEE"/>
        </w:tc>
      </w:tr>
      <w:tr w:rsidR="00E12AEE" w:rsidRPr="00E12AEE" w14:paraId="26F8454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85D411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C967D38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344ECF32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E6F82C3" w14:textId="77777777" w:rsidR="00E12AEE" w:rsidRPr="00E12AEE" w:rsidRDefault="00E12AEE" w:rsidP="00E12AEE"/>
        </w:tc>
      </w:tr>
      <w:tr w:rsidR="00E12AEE" w:rsidRPr="00E12AEE" w14:paraId="0471A13A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D85EDB0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5FC4451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29D5A6ED" w14:textId="77777777" w:rsidR="00E12AEE" w:rsidRPr="00E12AEE" w:rsidRDefault="00E12AEE" w:rsidP="00E12AEE"/>
        </w:tc>
      </w:tr>
    </w:tbl>
    <w:p w14:paraId="1642DA5B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1DBF95F3" w14:textId="77777777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59E84A4A" w14:textId="77777777" w:rsidR="00E12AEE" w:rsidRDefault="00E12AEE" w:rsidP="00E12AEE">
      <w:pPr>
        <w:spacing w:before="0" w:after="0"/>
        <w:rPr>
          <w:i/>
          <w:sz w:val="18"/>
        </w:rPr>
      </w:pPr>
    </w:p>
    <w:p w14:paraId="3F76EFDF" w14:textId="7D911B4F" w:rsidR="00E12AEE" w:rsidRPr="0063709B" w:rsidRDefault="00BA14AE" w:rsidP="00BA14AE">
      <w:pPr>
        <w:pStyle w:val="Titre1"/>
      </w:pPr>
      <w:r w:rsidRPr="0063709B">
        <w:t>MONTANT DE LA PROPOSITION</w:t>
      </w:r>
      <w:r w:rsidRPr="0063709B">
        <w:rPr>
          <w:rFonts w:ascii="Courier New" w:hAnsi="Courier New" w:cs="Courier New"/>
        </w:rPr>
        <w:t> </w:t>
      </w:r>
      <w:r w:rsidR="0063709B" w:rsidRPr="0063709B">
        <w:rPr>
          <w:rFonts w:cs="Calibri"/>
        </w:rPr>
        <w:t>– PRESTATIONS INCLUSES AU FORFAIT</w:t>
      </w:r>
    </w:p>
    <w:p w14:paraId="3EDD1FF1" w14:textId="0ABB3D1C" w:rsidR="00EB05C2" w:rsidRPr="00432416" w:rsidRDefault="00EB05C2" w:rsidP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forfaitaire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>sur la durée ferme du marché (</w:t>
      </w:r>
      <w:sdt>
        <w:sdtPr>
          <w:rPr>
            <w:color w:val="808080"/>
          </w:rPr>
          <w:id w:val="1542719387"/>
          <w:placeholder>
            <w:docPart w:val="0D6C3F40126540A4830BFF2D4A1B67DC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="000A061E">
            <w:rPr>
              <w:color w:val="808080"/>
            </w:rPr>
            <w:t>8</w:t>
          </w:r>
          <w:r w:rsidR="0073584F">
            <w:rPr>
              <w:color w:val="808080"/>
            </w:rPr>
            <w:t xml:space="preserve"> mois</w:t>
          </w:r>
        </w:sdtContent>
      </w:sdt>
      <w:r w:rsidR="00432416">
        <w:rPr>
          <w:color w:val="808080"/>
        </w:rPr>
        <w:t>)</w:t>
      </w:r>
      <w:r w:rsidR="00432416">
        <w:rPr>
          <w:rFonts w:ascii="Calibri" w:hAnsi="Calibri" w:cs="Calibri"/>
          <w:color w:val="808080"/>
        </w:rPr>
        <w:t> </w:t>
      </w:r>
      <w:r w:rsidR="00432416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B05C2" w:rsidRPr="00E12AEE" w14:paraId="6600778D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41F433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E6310BC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986087D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695F5FE7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AF75BC0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E87B46F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721DE70" w14:textId="6869C37B" w:rsidR="00EB05C2" w:rsidRPr="00E12AEE" w:rsidRDefault="000A061E" w:rsidP="00432416">
            <w:r>
              <w:rPr>
                <w:b/>
                <w:bCs/>
              </w:rPr>
              <w:t xml:space="preserve">20 </w:t>
            </w:r>
            <w:r w:rsidR="00EB05C2" w:rsidRPr="00E12AEE">
              <w:rPr>
                <w:b/>
                <w:bCs/>
              </w:rPr>
              <w:t>%</w:t>
            </w:r>
          </w:p>
        </w:tc>
      </w:tr>
      <w:tr w:rsidR="00EB05C2" w:rsidRPr="00E12AEE" w14:paraId="10FFA13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AEF0C72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FBD17A1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4404764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6E229F18" w14:textId="77777777" w:rsidR="000A061E" w:rsidRDefault="000A061E" w:rsidP="0063709B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01FAA5C8" w14:textId="2C5C5B2D" w:rsidR="0063709B" w:rsidRPr="0063709B" w:rsidRDefault="0063709B" w:rsidP="0063709B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63709B">
        <w:rPr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63709B" w:rsidRPr="0063709B" w14:paraId="039D1432" w14:textId="77777777" w:rsidTr="006E12B1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7B69C76" w14:textId="77777777" w:rsidR="0063709B" w:rsidRPr="0063709B" w:rsidRDefault="0063709B" w:rsidP="0063709B">
            <w:pPr>
              <w:widowControl/>
              <w:suppressAutoHyphens w:val="0"/>
              <w:autoSpaceDE/>
              <w:autoSpaceDN/>
              <w:adjustRightInd/>
              <w:spacing w:before="0" w:after="160" w:line="259" w:lineRule="auto"/>
              <w:ind w:left="0" w:right="0"/>
              <w:jc w:val="left"/>
              <w:rPr>
                <w:color w:val="808080"/>
              </w:rPr>
            </w:pPr>
            <w:r w:rsidRPr="0063709B">
              <w:rPr>
                <w:color w:val="FFFFFF" w:themeColor="background1"/>
              </w:rPr>
              <w:t xml:space="preserve">Sur la base des bons de commande émis faisant référence aux prix unitaires des fournitures inscrits en annexe 2 au présent acte d’engagement (BPU). </w:t>
            </w:r>
          </w:p>
        </w:tc>
      </w:tr>
    </w:tbl>
    <w:p w14:paraId="4FC71BEA" w14:textId="77777777" w:rsidR="0063709B" w:rsidRDefault="0063709B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0C8EC3BA" w14:textId="77777777" w:rsidR="0063709B" w:rsidRDefault="0063709B" w:rsidP="0063709B">
      <w:pPr>
        <w:suppressAutoHyphens w:val="0"/>
        <w:spacing w:before="0" w:after="0" w:line="276" w:lineRule="auto"/>
        <w:ind w:left="117" w:right="111" w:hanging="142"/>
        <w:jc w:val="left"/>
        <w:rPr>
          <w:rFonts w:eastAsia="Times New Roman"/>
          <w:i/>
          <w:color w:val="808080"/>
          <w:kern w:val="0"/>
          <w:szCs w:val="20"/>
        </w:rPr>
      </w:pPr>
      <w:r w:rsidRPr="0063709B">
        <w:rPr>
          <w:rFonts w:eastAsia="Times New Roman"/>
          <w:color w:val="808080"/>
          <w:kern w:val="0"/>
          <w:szCs w:val="20"/>
        </w:rPr>
        <w:t xml:space="preserve">MONTANT DE LA PROPOSITION – DEPENSE CONTROLEE </w:t>
      </w:r>
      <w:r>
        <w:rPr>
          <w:rFonts w:eastAsia="Times New Roman"/>
          <w:i/>
          <w:color w:val="808080"/>
          <w:kern w:val="0"/>
          <w:szCs w:val="20"/>
        </w:rPr>
        <w:t>(PRESTATIONS HORS FORFAIT ET</w:t>
      </w:r>
    </w:p>
    <w:p w14:paraId="6B19CD43" w14:textId="5BF77356" w:rsidR="0063709B" w:rsidRDefault="0063709B" w:rsidP="0063709B">
      <w:pPr>
        <w:suppressAutoHyphens w:val="0"/>
        <w:spacing w:before="0" w:after="0" w:line="276" w:lineRule="auto"/>
        <w:ind w:left="117" w:right="111" w:hanging="142"/>
        <w:jc w:val="left"/>
        <w:rPr>
          <w:rFonts w:eastAsia="Times New Roman"/>
          <w:i/>
          <w:color w:val="808080"/>
          <w:kern w:val="0"/>
          <w:szCs w:val="20"/>
        </w:rPr>
      </w:pPr>
      <w:r w:rsidRPr="0063709B">
        <w:rPr>
          <w:rFonts w:eastAsia="Times New Roman"/>
          <w:i/>
          <w:color w:val="808080"/>
          <w:kern w:val="0"/>
          <w:szCs w:val="20"/>
        </w:rPr>
        <w:t>HORS BPU)</w:t>
      </w:r>
    </w:p>
    <w:p w14:paraId="75217579" w14:textId="77777777" w:rsidR="0063709B" w:rsidRPr="0063709B" w:rsidRDefault="0063709B" w:rsidP="0063709B">
      <w:pPr>
        <w:suppressAutoHyphens w:val="0"/>
        <w:spacing w:before="0" w:after="0" w:line="276" w:lineRule="auto"/>
        <w:ind w:left="117" w:right="111" w:hanging="142"/>
        <w:jc w:val="left"/>
        <w:rPr>
          <w:rFonts w:eastAsia="Times New Roman"/>
          <w:color w:val="808080"/>
          <w:kern w:val="0"/>
          <w:szCs w:val="2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63709B" w:rsidRPr="0063709B" w14:paraId="73388D05" w14:textId="77777777" w:rsidTr="006E12B1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7E47A66" w14:textId="77777777" w:rsidR="0063709B" w:rsidRPr="0063709B" w:rsidRDefault="0063709B" w:rsidP="0063709B">
            <w:pPr>
              <w:suppressAutoHyphens w:val="0"/>
              <w:spacing w:before="60" w:after="60"/>
              <w:ind w:left="0" w:right="94"/>
              <w:jc w:val="left"/>
              <w:rPr>
                <w:rFonts w:eastAsia="Times New Roman"/>
                <w:color w:val="auto"/>
                <w:kern w:val="0"/>
                <w:sz w:val="24"/>
                <w:szCs w:val="24"/>
              </w:rPr>
            </w:pPr>
            <w:r w:rsidRPr="0063709B">
              <w:rPr>
                <w:rFonts w:eastAsia="Times New Roman"/>
                <w:color w:val="FFFFFF"/>
                <w:kern w:val="0"/>
                <w:szCs w:val="20"/>
              </w:rPr>
              <w:t>Sur la base des bons de commande émis faisant référence aux prix unitaires horaire et au pourcentage de remise inscrits en annexe 3 au présent acte d’engagement (DC).</w:t>
            </w:r>
          </w:p>
        </w:tc>
      </w:tr>
    </w:tbl>
    <w:p w14:paraId="632FC495" w14:textId="47A9CDD3" w:rsidR="00432416" w:rsidRDefault="009B756F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br w:type="page"/>
      </w:r>
    </w:p>
    <w:p w14:paraId="5DEB901F" w14:textId="77777777" w:rsidR="00E92636" w:rsidRDefault="00E92636" w:rsidP="00E92636">
      <w:pPr>
        <w:pStyle w:val="Titre1"/>
      </w:pPr>
      <w:r w:rsidRPr="00E92636">
        <w:lastRenderedPageBreak/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5"/>
        <w:gridCol w:w="6543"/>
      </w:tblGrid>
      <w:tr w:rsidR="00032C6D" w:rsidRPr="00E92636" w14:paraId="242A6059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04E74E" w14:textId="77777777"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14:paraId="51C4951C" w14:textId="77777777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8BEF4FA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0C8C89B" w14:textId="77777777" w:rsidR="00032C6D" w:rsidRPr="00E92636" w:rsidRDefault="00032C6D" w:rsidP="00EE7249">
            <w:pPr>
              <w:jc w:val="left"/>
            </w:pPr>
          </w:p>
        </w:tc>
      </w:tr>
      <w:tr w:rsidR="00032C6D" w:rsidRPr="00E92636" w14:paraId="47055EB3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D9932DA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40D3AC" w14:textId="77777777" w:rsidR="00032C6D" w:rsidRPr="00E92636" w:rsidRDefault="00032C6D" w:rsidP="00EE7249">
            <w:pPr>
              <w:jc w:val="left"/>
            </w:pPr>
          </w:p>
        </w:tc>
      </w:tr>
      <w:tr w:rsidR="00032C6D" w:rsidRPr="00E92636" w14:paraId="79B1A15F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40EE48D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62C1CD" w14:textId="77777777" w:rsidR="00032C6D" w:rsidRPr="00E92636" w:rsidRDefault="00032C6D" w:rsidP="00EE7249">
            <w:pPr>
              <w:jc w:val="left"/>
            </w:pPr>
          </w:p>
        </w:tc>
      </w:tr>
      <w:tr w:rsidR="00032C6D" w:rsidRPr="00E92636" w14:paraId="6119E272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E88B9CA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E4C5306" w14:textId="77777777" w:rsidR="00032C6D" w:rsidRPr="00E92636" w:rsidRDefault="00032C6D" w:rsidP="00EE7249">
            <w:pPr>
              <w:jc w:val="left"/>
            </w:pPr>
          </w:p>
        </w:tc>
      </w:tr>
      <w:tr w:rsidR="00032C6D" w:rsidRPr="00E92636" w14:paraId="541A8A54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9112461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AD6578" w14:textId="77777777" w:rsidR="00032C6D" w:rsidRPr="00E92636" w:rsidRDefault="00032C6D" w:rsidP="00EE7249">
            <w:pPr>
              <w:jc w:val="left"/>
            </w:pPr>
          </w:p>
        </w:tc>
      </w:tr>
      <w:tr w:rsidR="00032C6D" w:rsidRPr="00E92636" w14:paraId="52068F57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9399B46" w14:textId="77777777"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14:paraId="77DB84E6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0B5DE4F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1E7782" w14:textId="77777777" w:rsidR="00032C6D" w:rsidRPr="00E92636" w:rsidRDefault="00032C6D" w:rsidP="00EE7249"/>
        </w:tc>
      </w:tr>
      <w:tr w:rsidR="00032C6D" w:rsidRPr="00E92636" w14:paraId="549F8597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B86611E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D489597" w14:textId="77777777" w:rsidR="00032C6D" w:rsidRPr="00E92636" w:rsidRDefault="00032C6D" w:rsidP="00EE7249"/>
        </w:tc>
      </w:tr>
      <w:tr w:rsidR="00032C6D" w:rsidRPr="00E92636" w14:paraId="0DB3EA44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6D4D37E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DC22FE3" w14:textId="77777777" w:rsidR="00032C6D" w:rsidRPr="00E92636" w:rsidRDefault="00032C6D" w:rsidP="00EE7249">
            <w:pPr>
              <w:ind w:left="0"/>
            </w:pPr>
          </w:p>
        </w:tc>
      </w:tr>
      <w:tr w:rsidR="00032C6D" w:rsidRPr="00E92636" w14:paraId="047A6F11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2EDB2A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29AB766" w14:textId="77777777" w:rsidR="00032C6D" w:rsidRPr="00E92636" w:rsidRDefault="00032C6D" w:rsidP="00EE7249"/>
        </w:tc>
      </w:tr>
      <w:tr w:rsidR="00032C6D" w:rsidRPr="00E92636" w14:paraId="0DCE86A2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8039CB1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D9F2800" w14:textId="77777777" w:rsidR="00032C6D" w:rsidRPr="00E92636" w:rsidRDefault="00032C6D" w:rsidP="00EE7249"/>
        </w:tc>
      </w:tr>
      <w:tr w:rsidR="00032C6D" w:rsidRPr="00E92636" w14:paraId="3E96F1BD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70FA76E" w14:textId="77777777"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14:paraId="35CC6ED9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C4C424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AA562CE" w14:textId="77777777" w:rsidR="00032C6D" w:rsidRPr="00E92636" w:rsidRDefault="00032C6D" w:rsidP="00EE7249"/>
        </w:tc>
      </w:tr>
      <w:tr w:rsidR="00032C6D" w:rsidRPr="00E92636" w14:paraId="0AB53743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EC557F7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CC9677" w14:textId="77777777" w:rsidR="00032C6D" w:rsidRPr="00E92636" w:rsidRDefault="00032C6D" w:rsidP="00EE7249"/>
        </w:tc>
      </w:tr>
      <w:tr w:rsidR="00032C6D" w:rsidRPr="00E92636" w14:paraId="4394326B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515CBB2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0345B03" w14:textId="77777777" w:rsidR="00032C6D" w:rsidRPr="00E92636" w:rsidRDefault="00032C6D" w:rsidP="00EE7249">
            <w:pPr>
              <w:ind w:left="0"/>
            </w:pPr>
          </w:p>
        </w:tc>
      </w:tr>
      <w:tr w:rsidR="00032C6D" w:rsidRPr="00E92636" w14:paraId="59E966EA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75F12C8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5604951" w14:textId="77777777" w:rsidR="00032C6D" w:rsidRPr="00E92636" w:rsidRDefault="00032C6D" w:rsidP="00EE7249"/>
        </w:tc>
      </w:tr>
      <w:tr w:rsidR="00032C6D" w:rsidRPr="00E92636" w14:paraId="5FBF8CEB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A1E0B94" w14:textId="77777777"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AF0E2D" w14:textId="77777777" w:rsidR="00032C6D" w:rsidRPr="00E92636" w:rsidRDefault="00032C6D" w:rsidP="00EE7249"/>
        </w:tc>
      </w:tr>
    </w:tbl>
    <w:p w14:paraId="528DF287" w14:textId="77777777" w:rsidR="00032C6D" w:rsidRPr="00032C6D" w:rsidRDefault="00032C6D" w:rsidP="00032C6D"/>
    <w:p w14:paraId="2A9E191C" w14:textId="77777777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0E360883" w14:textId="77777777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49F14C0D" w14:textId="29F56069" w:rsidR="00E92636" w:rsidRDefault="00E92636" w:rsidP="00E92636"/>
    <w:p w14:paraId="45805C5C" w14:textId="237771F3" w:rsidR="00784EC0" w:rsidRDefault="00784EC0" w:rsidP="00E92636"/>
    <w:p w14:paraId="385B4D25" w14:textId="3C83237F" w:rsidR="00784EC0" w:rsidRDefault="00784EC0" w:rsidP="00E92636"/>
    <w:p w14:paraId="0DF58280" w14:textId="1621EA88" w:rsidR="00784EC0" w:rsidRDefault="00784EC0" w:rsidP="00E92636"/>
    <w:p w14:paraId="2E2F1AEE" w14:textId="77777777" w:rsidR="00784EC0" w:rsidRDefault="00784EC0" w:rsidP="00E92636"/>
    <w:p w14:paraId="48FF6CFB" w14:textId="77777777"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5"/>
        <w:gridCol w:w="6543"/>
      </w:tblGrid>
      <w:tr w:rsidR="00BB5F6B" w:rsidRPr="00E92636" w14:paraId="743A5D7C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A04C65C" w14:textId="77777777"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14:paraId="540DCDBE" w14:textId="77777777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E21425F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C3F1B" w14:textId="77777777" w:rsidR="00BB5F6B" w:rsidRPr="00E92636" w:rsidRDefault="00BB5F6B" w:rsidP="00EE7249">
            <w:pPr>
              <w:jc w:val="left"/>
            </w:pPr>
          </w:p>
        </w:tc>
      </w:tr>
      <w:tr w:rsidR="00BB5F6B" w:rsidRPr="00E92636" w14:paraId="484B24A1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09AD12F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E57C5C6" w14:textId="77777777" w:rsidR="00BB5F6B" w:rsidRPr="00E92636" w:rsidRDefault="00BB5F6B" w:rsidP="00EE7249">
            <w:pPr>
              <w:jc w:val="left"/>
            </w:pPr>
          </w:p>
        </w:tc>
      </w:tr>
      <w:tr w:rsidR="00BB5F6B" w:rsidRPr="00E92636" w14:paraId="4BF38AF6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5C91D51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F766453" w14:textId="77777777" w:rsidR="00BB5F6B" w:rsidRPr="00E92636" w:rsidRDefault="00BB5F6B" w:rsidP="00EE7249">
            <w:pPr>
              <w:jc w:val="left"/>
            </w:pPr>
          </w:p>
        </w:tc>
      </w:tr>
      <w:tr w:rsidR="00BB5F6B" w:rsidRPr="00E92636" w14:paraId="00002E10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926CBCB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0650F13" w14:textId="77777777" w:rsidR="00BB5F6B" w:rsidRPr="00E92636" w:rsidRDefault="00BB5F6B" w:rsidP="00EE7249">
            <w:pPr>
              <w:jc w:val="left"/>
            </w:pPr>
          </w:p>
        </w:tc>
      </w:tr>
      <w:tr w:rsidR="00BB5F6B" w:rsidRPr="00E92636" w14:paraId="655B3C9A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F3CD58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1195EEC" w14:textId="77777777" w:rsidR="00BB5F6B" w:rsidRPr="00E92636" w:rsidRDefault="00BB5F6B" w:rsidP="00EE7249">
            <w:pPr>
              <w:jc w:val="left"/>
            </w:pPr>
          </w:p>
        </w:tc>
      </w:tr>
      <w:tr w:rsidR="00BB5F6B" w:rsidRPr="00E92636" w14:paraId="054D8C67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30DAF9" w14:textId="77777777"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14:paraId="3716F527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B100E55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2028E3A" w14:textId="77777777" w:rsidR="00BB5F6B" w:rsidRPr="00E92636" w:rsidRDefault="00BB5F6B" w:rsidP="00EE7249"/>
        </w:tc>
      </w:tr>
      <w:tr w:rsidR="00BB5F6B" w:rsidRPr="00E92636" w14:paraId="04BD6A09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06C7A7D9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47EEFAC" w14:textId="77777777" w:rsidR="00BB5F6B" w:rsidRPr="00E92636" w:rsidRDefault="00BB5F6B" w:rsidP="00EE7249"/>
        </w:tc>
      </w:tr>
      <w:tr w:rsidR="00BB5F6B" w:rsidRPr="00E92636" w14:paraId="486B7B27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9998DC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8A159A" w14:textId="77777777" w:rsidR="00BB5F6B" w:rsidRPr="00E92636" w:rsidRDefault="00BB5F6B" w:rsidP="00EE7249">
            <w:pPr>
              <w:ind w:left="0"/>
            </w:pPr>
          </w:p>
        </w:tc>
      </w:tr>
      <w:tr w:rsidR="00BB5F6B" w:rsidRPr="00E92636" w14:paraId="0364F868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606893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98AE56" w14:textId="77777777" w:rsidR="00BB5F6B" w:rsidRPr="00E92636" w:rsidRDefault="00BB5F6B" w:rsidP="00EE7249"/>
        </w:tc>
      </w:tr>
      <w:tr w:rsidR="00BB5F6B" w:rsidRPr="00E92636" w14:paraId="0587A169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39A551E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2C04799" w14:textId="77777777" w:rsidR="00BB5F6B" w:rsidRPr="00E92636" w:rsidRDefault="00BB5F6B" w:rsidP="00EE7249"/>
        </w:tc>
      </w:tr>
      <w:tr w:rsidR="00BB5F6B" w:rsidRPr="00E92636" w14:paraId="45F6F9CE" w14:textId="77777777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47F10B" w14:textId="77777777"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14:paraId="0CB21848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EDA2044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148EAC" w14:textId="77777777" w:rsidR="00BB5F6B" w:rsidRPr="00E92636" w:rsidRDefault="00BB5F6B" w:rsidP="00EE7249"/>
        </w:tc>
      </w:tr>
      <w:tr w:rsidR="00BB5F6B" w:rsidRPr="00E92636" w14:paraId="51B1BE0F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75A33B0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7DA863" w14:textId="77777777" w:rsidR="00BB5F6B" w:rsidRPr="00E92636" w:rsidRDefault="00BB5F6B" w:rsidP="00EE7249"/>
        </w:tc>
      </w:tr>
      <w:tr w:rsidR="00BB5F6B" w:rsidRPr="00E92636" w14:paraId="7790207F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D530C0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BBED6C" w14:textId="77777777" w:rsidR="00BB5F6B" w:rsidRPr="00E92636" w:rsidRDefault="00BB5F6B" w:rsidP="00EE7249">
            <w:pPr>
              <w:ind w:left="0"/>
            </w:pPr>
          </w:p>
        </w:tc>
      </w:tr>
      <w:tr w:rsidR="00BB5F6B" w:rsidRPr="00E92636" w14:paraId="7B0609A8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3BA74A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E8DA529" w14:textId="77777777" w:rsidR="00BB5F6B" w:rsidRPr="00E92636" w:rsidRDefault="00BB5F6B" w:rsidP="00EE7249"/>
        </w:tc>
      </w:tr>
      <w:tr w:rsidR="00BB5F6B" w:rsidRPr="00E92636" w14:paraId="3DAE306E" w14:textId="77777777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1AD6439" w14:textId="77777777"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EAB1A7" w14:textId="77777777" w:rsidR="00BB5F6B" w:rsidRPr="00E92636" w:rsidRDefault="00BB5F6B" w:rsidP="00EE7249"/>
        </w:tc>
      </w:tr>
    </w:tbl>
    <w:p w14:paraId="5E84C0DA" w14:textId="77777777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25E763AF" w14:textId="77777777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8E7E70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33979339" w14:textId="77777777"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7554154B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F7BFB5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3825FF7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BA85F13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14:paraId="6AADC3EE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5C1E3B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A48EA7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A57F063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14:paraId="3C5AF29D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42639E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8F47C4A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50FF33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14:paraId="13DA6831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81A3586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08409E7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47CD3EA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14:paraId="60BFEEB2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CDBCB69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7174A0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806C1A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14:paraId="673D7E4D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350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357409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55489F7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14:paraId="7937974C" w14:textId="77777777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D234B4E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E0CC86E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B71D651" w14:textId="77777777"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14:paraId="64B42F73" w14:textId="77777777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6F8D3DE5" w14:textId="77777777"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67A5CA44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88C6258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A59006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6933003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6E3D0EAE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E4D711C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F93A47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33DA058" w14:textId="77777777" w:rsidR="00E92636" w:rsidRPr="00E92636" w:rsidRDefault="00E92636" w:rsidP="00E92636"/>
        </w:tc>
      </w:tr>
      <w:tr w:rsidR="00E92636" w:rsidRPr="00E92636" w14:paraId="12BC9472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7692AB1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8978E0F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931B369" w14:textId="77777777" w:rsidR="00E92636" w:rsidRPr="00E92636" w:rsidRDefault="00E92636" w:rsidP="00E92636"/>
        </w:tc>
      </w:tr>
      <w:tr w:rsidR="00E92636" w:rsidRPr="00E92636" w14:paraId="1959F45F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7978FF6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C7AB33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A397568" w14:textId="77777777" w:rsidR="00E92636" w:rsidRPr="00E92636" w:rsidRDefault="00E92636" w:rsidP="00E92636"/>
        </w:tc>
      </w:tr>
      <w:tr w:rsidR="00E92636" w:rsidRPr="00E92636" w14:paraId="195BC9F5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B008EF8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798B3F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4DFD0D9" w14:textId="77777777" w:rsidR="00E92636" w:rsidRPr="00E92636" w:rsidRDefault="00E92636" w:rsidP="00E92636"/>
        </w:tc>
      </w:tr>
      <w:tr w:rsidR="00E92636" w:rsidRPr="00E92636" w14:paraId="6D100241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5F8D86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9C53F7E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F21C1AE" w14:textId="77777777" w:rsidR="00E92636" w:rsidRPr="00E92636" w:rsidRDefault="00E92636" w:rsidP="00E92636"/>
        </w:tc>
      </w:tr>
      <w:tr w:rsidR="00E92636" w:rsidRPr="00E92636" w14:paraId="49CD13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A3373D9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2F0059A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D13C083" w14:textId="77777777" w:rsidR="00E92636" w:rsidRPr="00E92636" w:rsidRDefault="00E92636" w:rsidP="00E92636"/>
        </w:tc>
      </w:tr>
    </w:tbl>
    <w:p w14:paraId="5B7A412D" w14:textId="77777777"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C233230" w14:textId="77777777" w:rsidR="00E92636" w:rsidRDefault="00E92636" w:rsidP="00E92636">
      <w:pPr>
        <w:spacing w:before="0" w:after="0"/>
        <w:rPr>
          <w:i/>
          <w:sz w:val="18"/>
        </w:rPr>
      </w:pPr>
    </w:p>
    <w:p w14:paraId="6D494948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0B37B29B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8D341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713FD3E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4E717C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088087C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DBA32B3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7C42695E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2CB92E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6CFF41A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2D43BD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309BD37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7ACD3B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FABDCA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D13835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6602D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F89190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990F5BB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92FF3E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6224473E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F3BB07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FED332C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9D1018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33F952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EF0ACD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36CEC2ED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4CDEEC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B4D957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A6CD6C5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C780ECB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4DC69A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3518D6F7" w14:textId="77777777" w:rsidR="00E92636" w:rsidRDefault="00E92636" w:rsidP="00E92636">
      <w:pPr>
        <w:spacing w:before="0" w:after="0"/>
        <w:rPr>
          <w:i/>
          <w:sz w:val="18"/>
        </w:rPr>
      </w:pPr>
    </w:p>
    <w:p w14:paraId="14FB858B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103EE7BC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4BDEB868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84CE0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85339D7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01B6E6F1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A555CA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7D12C17" w14:textId="77777777" w:rsidR="00E92636" w:rsidRPr="00E92636" w:rsidRDefault="00E92636" w:rsidP="00E92636"/>
          <w:p w14:paraId="2E9566FE" w14:textId="77777777" w:rsidR="00E92636" w:rsidRPr="00E92636" w:rsidRDefault="00E92636" w:rsidP="00E92636"/>
          <w:p w14:paraId="349CE2D5" w14:textId="77777777" w:rsidR="00E92636" w:rsidRPr="00E92636" w:rsidRDefault="00E92636" w:rsidP="00E92636"/>
        </w:tc>
      </w:tr>
      <w:tr w:rsidR="00E92636" w:rsidRPr="00E92636" w14:paraId="3252C296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0C64BB1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2BFFB395" w14:textId="77777777" w:rsidR="00E92636" w:rsidRPr="00E92636" w:rsidRDefault="00E92636" w:rsidP="00E92636"/>
    <w:p w14:paraId="0B9932B9" w14:textId="77777777"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7E01D2DF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BA3A6" w14:textId="77777777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14:paraId="5DC9039C" w14:textId="77777777" w:rsidTr="00D522CD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27039E5D" w14:textId="77777777"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0DF183F" w14:textId="026A696D" w:rsidR="00E92636" w:rsidRPr="00E92636" w:rsidRDefault="0073584F" w:rsidP="0073584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PRESTATIONS INCLUSES AU FORFAIT </w:t>
            </w:r>
            <w:r w:rsidR="00784EC0">
              <w:rPr>
                <w:color w:val="FFFFFF" w:themeColor="background1"/>
              </w:rPr>
              <w:t>SUR LA DUREE FERME DU MARCHE (8</w:t>
            </w:r>
            <w:r>
              <w:rPr>
                <w:color w:val="FFFFFF" w:themeColor="background1"/>
              </w:rPr>
              <w:t xml:space="preserve"> MOIS)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9B20726" w14:textId="77777777" w:rsidR="00E92636" w:rsidRPr="00E92636" w:rsidRDefault="00E92636" w:rsidP="00E92636">
            <w:pPr>
              <w:jc w:val="right"/>
            </w:pPr>
            <w:r w:rsidRPr="00E92636">
              <w:t xml:space="preserve"> € TTC </w:t>
            </w:r>
          </w:p>
        </w:tc>
      </w:tr>
      <w:tr w:rsidR="0073584F" w:rsidRPr="00E92636" w14:paraId="0CCFA231" w14:textId="77777777" w:rsidTr="00C268E2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37B4544" w14:textId="77777777" w:rsidR="0073584F" w:rsidRPr="00E92636" w:rsidRDefault="0073584F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0E77207" w14:textId="77777777" w:rsidR="0073584F" w:rsidRPr="0073584F" w:rsidRDefault="0073584F" w:rsidP="0073584F">
            <w:pPr>
              <w:rPr>
                <w:color w:val="FFFFFF" w:themeColor="background1"/>
              </w:rPr>
            </w:pPr>
            <w:r w:rsidRPr="0073584F">
              <w:rPr>
                <w:color w:val="FFFFFF" w:themeColor="background1"/>
              </w:rPr>
              <w:t xml:space="preserve">PRESTATIONS HORS FORFAIT AU BPU </w:t>
            </w:r>
          </w:p>
          <w:p w14:paraId="139D18DD" w14:textId="52EA3ACE" w:rsidR="0073584F" w:rsidRPr="0073584F" w:rsidRDefault="0073584F" w:rsidP="0073584F">
            <w:pPr>
              <w:rPr>
                <w:color w:val="FFFFFF" w:themeColor="background1"/>
              </w:rPr>
            </w:pPr>
            <w:r w:rsidRPr="0073584F">
              <w:rPr>
                <w:color w:val="FFFFFF" w:themeColor="background1"/>
              </w:rPr>
              <w:t>Aux prix unitaires inscrits en annexe 2 au présent acte d’engagement (BPU)</w:t>
            </w:r>
          </w:p>
        </w:tc>
      </w:tr>
      <w:tr w:rsidR="0073584F" w:rsidRPr="00E92636" w14:paraId="6876218E" w14:textId="77777777" w:rsidTr="00C268E2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EA812BF" w14:textId="77777777" w:rsidR="0073584F" w:rsidRPr="00E92636" w:rsidRDefault="0073584F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ED94C5" w14:textId="77777777" w:rsidR="0073584F" w:rsidRPr="0073584F" w:rsidRDefault="0073584F" w:rsidP="0073584F">
            <w:pPr>
              <w:rPr>
                <w:color w:val="FFFFFF" w:themeColor="background1"/>
              </w:rPr>
            </w:pPr>
            <w:r w:rsidRPr="0073584F">
              <w:rPr>
                <w:color w:val="FFFFFF" w:themeColor="background1"/>
              </w:rPr>
              <w:t>DEPENSE CONTROLEE (PRESTATIONS HORS FORFAIT ET HORS BPU)</w:t>
            </w:r>
          </w:p>
          <w:p w14:paraId="20E4113D" w14:textId="63547685" w:rsidR="0073584F" w:rsidRPr="0073584F" w:rsidRDefault="0073584F" w:rsidP="0073584F">
            <w:pPr>
              <w:rPr>
                <w:color w:val="FFFFFF" w:themeColor="background1"/>
              </w:rPr>
            </w:pPr>
            <w:r w:rsidRPr="0073584F">
              <w:rPr>
                <w:color w:val="FFFFFF" w:themeColor="background1"/>
              </w:rPr>
              <w:t>Aux prix unitaires inscrits en annexe 3 au présent acte d’engagement (DC)</w:t>
            </w:r>
          </w:p>
        </w:tc>
      </w:tr>
    </w:tbl>
    <w:p w14:paraId="039C6A77" w14:textId="77777777" w:rsidR="00E92636" w:rsidRPr="00E92636" w:rsidRDefault="00E92636" w:rsidP="00E92636"/>
    <w:p w14:paraId="22AD1533" w14:textId="77777777"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57FEA720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513015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5267EA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0D6B586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05560ACF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5F5E617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2CE398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C827A7C" w14:textId="77777777" w:rsidR="00E92636" w:rsidRPr="00E92636" w:rsidRDefault="00E92636" w:rsidP="00E92636">
            <w:r w:rsidRPr="00E92636">
              <w:t xml:space="preserve"> </w:t>
            </w:r>
          </w:p>
          <w:p w14:paraId="34A1E3F4" w14:textId="77777777" w:rsidR="00E92636" w:rsidRPr="00E92636" w:rsidRDefault="00E92636" w:rsidP="00E92636"/>
          <w:p w14:paraId="41B2D9B0" w14:textId="77777777" w:rsidR="00E92636" w:rsidRPr="00E92636" w:rsidRDefault="00E92636" w:rsidP="00E92636"/>
        </w:tc>
      </w:tr>
      <w:tr w:rsidR="00E92636" w:rsidRPr="00E92636" w14:paraId="209BD99C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50E960D2" w14:textId="77777777" w:rsidR="00E92636" w:rsidRPr="00E92636" w:rsidRDefault="00E92636" w:rsidP="00E92636">
            <w:bookmarkStart w:id="0" w:name="_GoBack"/>
            <w:bookmarkEnd w:id="0"/>
          </w:p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43425E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F9F62BD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15F7ED59" w14:textId="77777777" w:rsidR="00E92636" w:rsidRDefault="00E92636" w:rsidP="00E92636"/>
    <w:p w14:paraId="6359213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6D5CD396" w14:textId="77777777" w:rsidR="00E92636" w:rsidRPr="00E92636" w:rsidRDefault="00E92636" w:rsidP="00E92636"/>
    <w:p w14:paraId="1D2E04B3" w14:textId="77777777" w:rsidR="00E92636" w:rsidRPr="00E92636" w:rsidRDefault="00E92636" w:rsidP="00E92636"/>
    <w:p w14:paraId="09770D63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3CA6DB38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74957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3BFB59C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76865C9A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834BA0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9D076DA" w14:textId="77777777" w:rsidR="00E92636" w:rsidRPr="00E92636" w:rsidRDefault="00E92636" w:rsidP="00E92636">
            <w:r w:rsidRPr="00E92636">
              <w:t xml:space="preserve">Signé le </w:t>
            </w:r>
          </w:p>
          <w:p w14:paraId="5D6C75C4" w14:textId="77777777" w:rsidR="00E92636" w:rsidRPr="00E92636" w:rsidRDefault="00E92636" w:rsidP="00E92636">
            <w:r w:rsidRPr="00E92636">
              <w:t>Par</w:t>
            </w:r>
          </w:p>
          <w:p w14:paraId="24EEC19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85C1A72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B9B8578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7E15418D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06F56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A5D7E86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FCB9353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7FDFBD47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56D3CB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ABFE087" w14:textId="77777777" w:rsidR="00E92636" w:rsidRPr="00E92636" w:rsidRDefault="00E92636" w:rsidP="00E92636"/>
        </w:tc>
      </w:tr>
      <w:tr w:rsidR="00E92636" w:rsidRPr="00E92636" w14:paraId="63391099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080CC5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82CD54A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AFF58FE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2105CB56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6566B85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C67BFE1" w14:textId="77777777" w:rsidR="00E92636" w:rsidRPr="00E92636" w:rsidRDefault="00E92636" w:rsidP="00E92636"/>
        </w:tc>
      </w:tr>
      <w:tr w:rsidR="00E92636" w:rsidRPr="00E92636" w14:paraId="33142AD0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F3EB3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36B6C0E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B1D383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7B027BB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951A86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CB62773" w14:textId="77777777" w:rsidR="00E92636" w:rsidRPr="00E92636" w:rsidRDefault="00E92636" w:rsidP="00E92636"/>
        </w:tc>
      </w:tr>
    </w:tbl>
    <w:p w14:paraId="27BB44B5" w14:textId="77777777" w:rsidR="00E92636" w:rsidRPr="00E92636" w:rsidRDefault="00E92636" w:rsidP="00E92636"/>
    <w:sectPr w:rsidR="00E92636" w:rsidRPr="00E926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AEFA" w14:textId="77777777" w:rsidR="008028CC" w:rsidRDefault="008028CC" w:rsidP="00E92636">
      <w:pPr>
        <w:spacing w:before="0" w:after="0"/>
      </w:pPr>
      <w:r>
        <w:separator/>
      </w:r>
    </w:p>
  </w:endnote>
  <w:endnote w:type="continuationSeparator" w:id="0">
    <w:p w14:paraId="5A1FF85E" w14:textId="77777777" w:rsidR="008028CC" w:rsidRDefault="008028C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37784" w14:textId="5DE3B25E" w:rsidR="00432416" w:rsidRPr="0063709B" w:rsidRDefault="00432416" w:rsidP="00E92636">
    <w:pPr>
      <w:pStyle w:val="Pieddepage"/>
      <w:jc w:val="left"/>
    </w:pPr>
    <w:r w:rsidRPr="0063709B">
      <w:t>Consultation n°</w:t>
    </w:r>
  </w:p>
  <w:p w14:paraId="5F0CD4C6" w14:textId="228BA2AB" w:rsidR="00432416" w:rsidRDefault="00666F0C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A4B9742" w14:textId="77777777"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CD36C" w14:textId="77777777" w:rsidR="008028CC" w:rsidRDefault="008028CC" w:rsidP="00E92636">
      <w:pPr>
        <w:spacing w:before="0" w:after="0"/>
      </w:pPr>
      <w:r>
        <w:separator/>
      </w:r>
    </w:p>
  </w:footnote>
  <w:footnote w:type="continuationSeparator" w:id="0">
    <w:p w14:paraId="426F14F1" w14:textId="77777777" w:rsidR="008028CC" w:rsidRDefault="008028CC" w:rsidP="00E9263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660B2"/>
    <w:multiLevelType w:val="hybridMultilevel"/>
    <w:tmpl w:val="9ADC6FD0"/>
    <w:lvl w:ilvl="0" w:tplc="7C5C3F38">
      <w:start w:val="15"/>
      <w:numFmt w:val="bullet"/>
      <w:lvlText w:val="-"/>
      <w:lvlJc w:val="left"/>
      <w:pPr>
        <w:ind w:left="47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82"/>
    <w:rsid w:val="00020AD9"/>
    <w:rsid w:val="00032C6D"/>
    <w:rsid w:val="000A061E"/>
    <w:rsid w:val="001A65E1"/>
    <w:rsid w:val="001B5881"/>
    <w:rsid w:val="001D3150"/>
    <w:rsid w:val="001F32A4"/>
    <w:rsid w:val="00265DB6"/>
    <w:rsid w:val="003738EE"/>
    <w:rsid w:val="003C4F69"/>
    <w:rsid w:val="00432416"/>
    <w:rsid w:val="0058100F"/>
    <w:rsid w:val="0063709B"/>
    <w:rsid w:val="00666F0C"/>
    <w:rsid w:val="00677437"/>
    <w:rsid w:val="006E6D4A"/>
    <w:rsid w:val="00720B41"/>
    <w:rsid w:val="0073584F"/>
    <w:rsid w:val="00784EC0"/>
    <w:rsid w:val="007D22A5"/>
    <w:rsid w:val="008028CC"/>
    <w:rsid w:val="00925F1C"/>
    <w:rsid w:val="009B756F"/>
    <w:rsid w:val="00A85F23"/>
    <w:rsid w:val="00B422DA"/>
    <w:rsid w:val="00BA14AE"/>
    <w:rsid w:val="00BB5DCF"/>
    <w:rsid w:val="00BB5F6B"/>
    <w:rsid w:val="00BE6D45"/>
    <w:rsid w:val="00CE34C3"/>
    <w:rsid w:val="00D25382"/>
    <w:rsid w:val="00D522CD"/>
    <w:rsid w:val="00E12AEE"/>
    <w:rsid w:val="00E92636"/>
    <w:rsid w:val="00E94A59"/>
    <w:rsid w:val="00EB05C2"/>
    <w:rsid w:val="00F11E5A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6CFC5"/>
  <w15:docId w15:val="{26C617C5-08DD-4DAC-BADE-C94EAEA5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aragraphedeliste">
    <w:name w:val="List Paragraph"/>
    <w:basedOn w:val="Normal"/>
    <w:uiPriority w:val="34"/>
    <w:qFormat/>
    <w:rsid w:val="00B422DA"/>
    <w:pPr>
      <w:widowControl/>
      <w:suppressAutoHyphens w:val="0"/>
      <w:autoSpaceDE/>
      <w:autoSpaceDN/>
      <w:adjustRightInd/>
      <w:spacing w:before="0" w:after="200" w:line="276" w:lineRule="auto"/>
      <w:ind w:left="720" w:right="0"/>
      <w:contextualSpacing/>
      <w:jc w:val="left"/>
    </w:pPr>
    <w:rPr>
      <w:rFonts w:asciiTheme="minorHAnsi" w:hAnsiTheme="minorHAnsi" w:cstheme="minorBidi"/>
      <w:color w:val="auto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eurycl\AppData\Local\Temp\AE_type_2007_2022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0FF603257340CDA8AFDD125BFC56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748680-49A0-4468-966F-49AC269E6C47}"/>
      </w:docPartPr>
      <w:docPartBody>
        <w:p w:rsidR="00C71C8F" w:rsidRDefault="00C71C8F">
          <w:pPr>
            <w:pStyle w:val="5C0FF603257340CDA8AFDD125BFC56EB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0D6C3F40126540A4830BFF2D4A1B67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6A7903-5B06-4CD0-A405-120B0C90AAE1}"/>
      </w:docPartPr>
      <w:docPartBody>
        <w:p w:rsidR="00C71C8F" w:rsidRDefault="00C71C8F">
          <w:pPr>
            <w:pStyle w:val="0D6C3F40126540A4830BFF2D4A1B67DC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9B0D2CFC19746A88D6D90BFF2E4E4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95D1E4-0DEF-4BB9-9EEB-DC11D9093D72}"/>
      </w:docPartPr>
      <w:docPartBody>
        <w:p w:rsidR="00C71C8F" w:rsidRDefault="00C71C8F">
          <w:pPr>
            <w:pStyle w:val="49B0D2CFC19746A88D6D90BFF2E4E42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8F"/>
    <w:rsid w:val="00C71C8F"/>
    <w:rsid w:val="00E8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5C0FF603257340CDA8AFDD125BFC56EB">
    <w:name w:val="5C0FF603257340CDA8AFDD125BFC56EB"/>
  </w:style>
  <w:style w:type="paragraph" w:customStyle="1" w:styleId="0D6C3F40126540A4830BFF2D4A1B67DC">
    <w:name w:val="0D6C3F40126540A4830BFF2D4A1B67DC"/>
  </w:style>
  <w:style w:type="paragraph" w:customStyle="1" w:styleId="49B0D2CFC19746A88D6D90BFF2E4E42F">
    <w:name w:val="49B0D2CFC19746A88D6D90BFF2E4E42F"/>
  </w:style>
  <w:style w:type="paragraph" w:customStyle="1" w:styleId="26C8907E090440F996DFFD49230E1F49">
    <w:name w:val="26C8907E090440F996DFFD49230E1F49"/>
  </w:style>
  <w:style w:type="paragraph" w:customStyle="1" w:styleId="AE19647D376E4465A26181B575EB5D3D">
    <w:name w:val="AE19647D376E4465A26181B575EB5D3D"/>
  </w:style>
  <w:style w:type="paragraph" w:customStyle="1" w:styleId="DA3901BB03DF47DE90FF218CA32C3B0A">
    <w:name w:val="DA3901BB03DF47DE90FF218CA32C3B0A"/>
  </w:style>
  <w:style w:type="paragraph" w:customStyle="1" w:styleId="B916D37FF80448A4847C0E42D06A2C0C">
    <w:name w:val="B916D37FF80448A4847C0E42D06A2C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AE_type_2007_2022-1.dotx</Template>
  <TotalTime>69</TotalTime>
  <Pages>7</Pages>
  <Words>762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FLEURY Claire</dc:creator>
  <cp:keywords/>
  <dc:description/>
  <cp:lastModifiedBy>BOULIF Mustapha</cp:lastModifiedBy>
  <cp:revision>10</cp:revision>
  <dcterms:created xsi:type="dcterms:W3CDTF">2023-06-16T07:58:00Z</dcterms:created>
  <dcterms:modified xsi:type="dcterms:W3CDTF">2026-03-18T10:27:00Z</dcterms:modified>
</cp:coreProperties>
</file>